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1DDAD309" w:rsidR="006C4650" w:rsidRPr="008B292E" w:rsidRDefault="006C4650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8B292E">
        <w:rPr>
          <w:rFonts w:cs="Arial"/>
          <w:color w:val="000000" w:themeColor="text1"/>
          <w:sz w:val="24"/>
          <w:szCs w:val="24"/>
        </w:rPr>
        <w:t>3GPP TSG-RAN WG4 Meeting #</w:t>
      </w:r>
      <w:r w:rsidRPr="008B292E">
        <w:rPr>
          <w:rFonts w:cs="Arial"/>
          <w:color w:val="000000" w:themeColor="text1"/>
        </w:rPr>
        <w:t xml:space="preserve"> </w:t>
      </w:r>
      <w:r w:rsidRPr="008B292E">
        <w:rPr>
          <w:rFonts w:cs="Arial"/>
          <w:color w:val="000000" w:themeColor="text1"/>
          <w:sz w:val="24"/>
          <w:szCs w:val="24"/>
        </w:rPr>
        <w:t>100-e</w:t>
      </w:r>
      <w:r w:rsidRPr="008B292E">
        <w:rPr>
          <w:rFonts w:cs="Arial"/>
          <w:color w:val="000000" w:themeColor="text1"/>
          <w:sz w:val="24"/>
          <w:szCs w:val="24"/>
        </w:rPr>
        <w:tab/>
      </w:r>
      <w:r w:rsidR="00085F13" w:rsidRPr="00085F13">
        <w:rPr>
          <w:rFonts w:cs="Arial"/>
          <w:color w:val="000000" w:themeColor="text1"/>
          <w:sz w:val="24"/>
          <w:szCs w:val="24"/>
        </w:rPr>
        <w:t>R4-2114563</w:t>
      </w:r>
      <w:bookmarkStart w:id="5" w:name="_GoBack"/>
      <w:bookmarkEnd w:id="5"/>
    </w:p>
    <w:p w14:paraId="3F94F918" w14:textId="77777777" w:rsidR="006C4650" w:rsidRPr="008B292E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8B292E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August 16-27, 2021</w:t>
      </w:r>
    </w:p>
    <w:bookmarkEnd w:id="2"/>
    <w:p w14:paraId="0D0A2689" w14:textId="77777777" w:rsidR="00B9734C" w:rsidRPr="00C50F5E" w:rsidRDefault="00B9734C" w:rsidP="00B9734C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6EF9C41" w14:textId="77777777" w:rsidR="000C34F6" w:rsidRPr="00422C8A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422C8A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422C8A">
        <w:rPr>
          <w:rFonts w:ascii="Arial" w:hAnsi="Arial" w:cs="Arial"/>
          <w:b/>
          <w:color w:val="000000" w:themeColor="text1"/>
          <w:sz w:val="22"/>
        </w:rPr>
        <w:tab/>
      </w:r>
      <w:r w:rsidRPr="00422C8A">
        <w:rPr>
          <w:rFonts w:ascii="Arial" w:hAnsi="Arial" w:cs="Arial"/>
          <w:color w:val="000000" w:themeColor="text1"/>
          <w:sz w:val="22"/>
        </w:rPr>
        <w:t>Huawei</w:t>
      </w:r>
    </w:p>
    <w:p w14:paraId="6BA92B48" w14:textId="5F23CC8A" w:rsidR="009472CE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Title:</w:t>
      </w:r>
      <w:r w:rsidRPr="00422C8A">
        <w:rPr>
          <w:rFonts w:ascii="Arial" w:hAnsi="Arial" w:cs="Arial"/>
          <w:color w:val="000000" w:themeColor="text1"/>
          <w:sz w:val="22"/>
        </w:rPr>
        <w:t xml:space="preserve"> 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8D5237" w:rsidRPr="008D5237">
        <w:rPr>
          <w:rFonts w:ascii="Arial" w:hAnsi="Arial" w:cs="Arial"/>
          <w:color w:val="000000" w:themeColor="text1"/>
          <w:sz w:val="22"/>
        </w:rPr>
        <w:t>TP to TR 38.114: EMC requirements for NR repeater</w:t>
      </w:r>
    </w:p>
    <w:p w14:paraId="3ACA12DB" w14:textId="1C6821C8" w:rsidR="00D64225" w:rsidRPr="00422C8A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Agen</w:t>
      </w:r>
      <w:r w:rsidRPr="00422C8A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422C8A">
        <w:rPr>
          <w:rFonts w:ascii="Arial" w:hAnsi="Arial" w:cs="Arial"/>
          <w:b/>
          <w:color w:val="000000" w:themeColor="text1"/>
          <w:sz w:val="22"/>
        </w:rPr>
        <w:t>a Item: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8D5237">
        <w:rPr>
          <w:rFonts w:ascii="Arial" w:hAnsi="Arial" w:cs="Arial"/>
          <w:color w:val="000000" w:themeColor="text1"/>
          <w:sz w:val="22"/>
        </w:rPr>
        <w:t>9.5.4</w:t>
      </w:r>
    </w:p>
    <w:p w14:paraId="754225A9" w14:textId="1E58BCB5" w:rsidR="00D64225" w:rsidRPr="0071666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Document for: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C11027">
        <w:rPr>
          <w:rFonts w:ascii="Arial" w:hAnsi="Arial" w:cs="Arial"/>
          <w:color w:val="000000" w:themeColor="text1"/>
          <w:sz w:val="22"/>
        </w:rPr>
        <w:t>Approval</w:t>
      </w:r>
    </w:p>
    <w:p w14:paraId="05ABB6E4" w14:textId="77777777" w:rsidR="00D64225" w:rsidRPr="00EA52D9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t>Introduction</w:t>
      </w:r>
    </w:p>
    <w:p w14:paraId="0B1FF159" w14:textId="77777777" w:rsidR="008D5237" w:rsidRDefault="008D5237" w:rsidP="00B5171B">
      <w:r>
        <w:t xml:space="preserve">Following previous discussion, we are of the opinion that the NR repeater EMC specification will significantly reusing the existing NR BS EMC specification. Therefore, we provide best-effort TP to TS 38.114 covering most of the sections in the skeleton. </w:t>
      </w:r>
    </w:p>
    <w:p w14:paraId="34D4B4BB" w14:textId="43F9F051" w:rsidR="00DF4787" w:rsidRPr="00EA52D9" w:rsidRDefault="008D5237" w:rsidP="00B5171B">
      <w:r>
        <w:t xml:space="preserve">For sake of time-saving, it is suggested to start from the attached TP and identify agreeable sections, </w:t>
      </w:r>
      <w:bookmarkEnd w:id="3"/>
      <w:bookmarkEnd w:id="4"/>
      <w:r>
        <w:t xml:space="preserve">while the remaining technical open issues are to be captured in the WF. </w:t>
      </w:r>
    </w:p>
    <w:p w14:paraId="6DCA01B1" w14:textId="427A1E04" w:rsidR="00B5171B" w:rsidRDefault="00B37597" w:rsidP="00855720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rPr>
          <w:color w:val="000000" w:themeColor="text1"/>
        </w:rPr>
        <w:tab/>
      </w:r>
      <w:r w:rsidR="00B5171B" w:rsidRPr="001950BE">
        <w:t xml:space="preserve">Conclusion </w:t>
      </w:r>
    </w:p>
    <w:p w14:paraId="123DCF5D" w14:textId="1E8B11DB" w:rsidR="00D030A6" w:rsidRDefault="00C11027" w:rsidP="00D5770A">
      <w:r w:rsidRPr="00C11027">
        <w:rPr>
          <w:b/>
        </w:rPr>
        <w:t>Proposal 1</w:t>
      </w:r>
      <w:r>
        <w:t>: A</w:t>
      </w:r>
      <w:r w:rsidR="008D5237">
        <w:t>pprove the agreeable parts of the attached TP to TS 38.114</w:t>
      </w:r>
      <w:r>
        <w:t>.</w:t>
      </w:r>
    </w:p>
    <w:p w14:paraId="45909A92" w14:textId="77777777" w:rsidR="008D5237" w:rsidRDefault="008D5237" w:rsidP="00D5770A">
      <w:r w:rsidRPr="008D5237">
        <w:rPr>
          <w:b/>
        </w:rPr>
        <w:t>Proposal 2</w:t>
      </w:r>
      <w:r>
        <w:t xml:space="preserve">: Create a WF document capturing technical aspects which require further analyses for the Core EMC requirements for the NR repeater. </w:t>
      </w:r>
    </w:p>
    <w:p w14:paraId="5838CA63" w14:textId="36824FA3" w:rsidR="008D5237" w:rsidRDefault="008D5237" w:rsidP="00D5770A">
      <w:r w:rsidRPr="008D5237">
        <w:rPr>
          <w:b/>
        </w:rPr>
        <w:t>Proposal 3</w:t>
      </w:r>
      <w:r>
        <w:t xml:space="preserve">: to respect RAN4 rules, work-split approach is proposed to be considered for the next meeting for the remaining aspects.   </w:t>
      </w:r>
    </w:p>
    <w:sectPr w:rsidR="008D523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3CD3A" w14:textId="77777777" w:rsidR="002562E1" w:rsidRDefault="002562E1">
      <w:r>
        <w:separator/>
      </w:r>
    </w:p>
  </w:endnote>
  <w:endnote w:type="continuationSeparator" w:id="0">
    <w:p w14:paraId="1CEE6A99" w14:textId="77777777" w:rsidR="002562E1" w:rsidRDefault="00256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73E9AC" w14:textId="77777777" w:rsidR="002562E1" w:rsidRDefault="002562E1">
      <w:r>
        <w:separator/>
      </w:r>
    </w:p>
  </w:footnote>
  <w:footnote w:type="continuationSeparator" w:id="0">
    <w:p w14:paraId="193391FF" w14:textId="77777777" w:rsidR="002562E1" w:rsidRDefault="00256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15"/>
  </w:num>
  <w:num w:numId="9">
    <w:abstractNumId w:val="4"/>
  </w:num>
  <w:num w:numId="10">
    <w:abstractNumId w:val="1"/>
  </w:num>
  <w:num w:numId="11">
    <w:abstractNumId w:val="2"/>
  </w:num>
  <w:num w:numId="12">
    <w:abstractNumId w:val="14"/>
  </w:num>
  <w:num w:numId="13">
    <w:abstractNumId w:val="7"/>
  </w:num>
  <w:num w:numId="14">
    <w:abstractNumId w:val="13"/>
  </w:num>
  <w:num w:numId="15">
    <w:abstractNumId w:val="17"/>
  </w:num>
  <w:num w:numId="16">
    <w:abstractNumId w:val="6"/>
  </w:num>
  <w:num w:numId="17">
    <w:abstractNumId w:val="12"/>
  </w:num>
  <w:num w:numId="18">
    <w:abstractNumId w:val="0"/>
  </w:num>
  <w:num w:numId="19">
    <w:abstractNumId w:val="20"/>
  </w:num>
  <w:num w:numId="20">
    <w:abstractNumId w:val="3"/>
  </w:num>
  <w:num w:numId="21">
    <w:abstractNumId w:val="11"/>
  </w:num>
  <w:num w:numId="22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15FBE"/>
    <w:rsid w:val="0002191D"/>
    <w:rsid w:val="000266A0"/>
    <w:rsid w:val="00031881"/>
    <w:rsid w:val="00031C1D"/>
    <w:rsid w:val="000322CD"/>
    <w:rsid w:val="00034CE8"/>
    <w:rsid w:val="00036F4C"/>
    <w:rsid w:val="0005554A"/>
    <w:rsid w:val="00056887"/>
    <w:rsid w:val="00062595"/>
    <w:rsid w:val="0006715B"/>
    <w:rsid w:val="000671EE"/>
    <w:rsid w:val="00073ED1"/>
    <w:rsid w:val="0007612B"/>
    <w:rsid w:val="000814FC"/>
    <w:rsid w:val="00085221"/>
    <w:rsid w:val="00085F13"/>
    <w:rsid w:val="00090437"/>
    <w:rsid w:val="00091216"/>
    <w:rsid w:val="00093E7E"/>
    <w:rsid w:val="00094CDD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6E1F"/>
    <w:rsid w:val="000D435B"/>
    <w:rsid w:val="000D5B15"/>
    <w:rsid w:val="000D6CFC"/>
    <w:rsid w:val="000D7CB9"/>
    <w:rsid w:val="000E0032"/>
    <w:rsid w:val="000E3591"/>
    <w:rsid w:val="000E51ED"/>
    <w:rsid w:val="000F5829"/>
    <w:rsid w:val="000F6DB2"/>
    <w:rsid w:val="00101B3D"/>
    <w:rsid w:val="00103185"/>
    <w:rsid w:val="001044A2"/>
    <w:rsid w:val="001047B7"/>
    <w:rsid w:val="00105A80"/>
    <w:rsid w:val="001066DE"/>
    <w:rsid w:val="0010729F"/>
    <w:rsid w:val="001208C3"/>
    <w:rsid w:val="00124030"/>
    <w:rsid w:val="001269BC"/>
    <w:rsid w:val="00132940"/>
    <w:rsid w:val="001335D7"/>
    <w:rsid w:val="00133E73"/>
    <w:rsid w:val="00135854"/>
    <w:rsid w:val="00136F5C"/>
    <w:rsid w:val="00144609"/>
    <w:rsid w:val="001500C9"/>
    <w:rsid w:val="00151659"/>
    <w:rsid w:val="001528E3"/>
    <w:rsid w:val="00153528"/>
    <w:rsid w:val="001568A9"/>
    <w:rsid w:val="001604CD"/>
    <w:rsid w:val="00164947"/>
    <w:rsid w:val="0017037D"/>
    <w:rsid w:val="00171DF3"/>
    <w:rsid w:val="00175731"/>
    <w:rsid w:val="001761B2"/>
    <w:rsid w:val="00177627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C0B57"/>
    <w:rsid w:val="001C1603"/>
    <w:rsid w:val="001C3A35"/>
    <w:rsid w:val="001C53E5"/>
    <w:rsid w:val="001C5C71"/>
    <w:rsid w:val="001D0252"/>
    <w:rsid w:val="001D1877"/>
    <w:rsid w:val="001D5E31"/>
    <w:rsid w:val="001D635C"/>
    <w:rsid w:val="001E135B"/>
    <w:rsid w:val="001F1A36"/>
    <w:rsid w:val="00200966"/>
    <w:rsid w:val="00212373"/>
    <w:rsid w:val="002138EA"/>
    <w:rsid w:val="00214FBD"/>
    <w:rsid w:val="00222897"/>
    <w:rsid w:val="00231222"/>
    <w:rsid w:val="00233269"/>
    <w:rsid w:val="00235394"/>
    <w:rsid w:val="0023738A"/>
    <w:rsid w:val="00253510"/>
    <w:rsid w:val="00253DE8"/>
    <w:rsid w:val="0025557B"/>
    <w:rsid w:val="002562E1"/>
    <w:rsid w:val="00257598"/>
    <w:rsid w:val="00257D7D"/>
    <w:rsid w:val="002613BF"/>
    <w:rsid w:val="0026179F"/>
    <w:rsid w:val="00266383"/>
    <w:rsid w:val="00274E1A"/>
    <w:rsid w:val="00275C58"/>
    <w:rsid w:val="0027731D"/>
    <w:rsid w:val="00277A5A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B59B7"/>
    <w:rsid w:val="002C1ACE"/>
    <w:rsid w:val="002C6647"/>
    <w:rsid w:val="002C66F7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E7"/>
    <w:rsid w:val="003206A2"/>
    <w:rsid w:val="0032343E"/>
    <w:rsid w:val="00324C71"/>
    <w:rsid w:val="003252D8"/>
    <w:rsid w:val="00326BC2"/>
    <w:rsid w:val="00327A96"/>
    <w:rsid w:val="00332D0D"/>
    <w:rsid w:val="0033563F"/>
    <w:rsid w:val="00337528"/>
    <w:rsid w:val="0034003D"/>
    <w:rsid w:val="003421EE"/>
    <w:rsid w:val="00342E32"/>
    <w:rsid w:val="003450C4"/>
    <w:rsid w:val="003473D0"/>
    <w:rsid w:val="00352B40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3BEF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DD2"/>
    <w:rsid w:val="003B5729"/>
    <w:rsid w:val="003C127C"/>
    <w:rsid w:val="003C1CF6"/>
    <w:rsid w:val="003C2236"/>
    <w:rsid w:val="003C32D4"/>
    <w:rsid w:val="003C5539"/>
    <w:rsid w:val="003D12BB"/>
    <w:rsid w:val="003D7224"/>
    <w:rsid w:val="003D77BD"/>
    <w:rsid w:val="003E0755"/>
    <w:rsid w:val="003E0A3F"/>
    <w:rsid w:val="003E2915"/>
    <w:rsid w:val="003E4B1C"/>
    <w:rsid w:val="003E4E92"/>
    <w:rsid w:val="003E5F9F"/>
    <w:rsid w:val="003F063B"/>
    <w:rsid w:val="003F0FF2"/>
    <w:rsid w:val="004040C3"/>
    <w:rsid w:val="004104BD"/>
    <w:rsid w:val="00410BAD"/>
    <w:rsid w:val="00412F37"/>
    <w:rsid w:val="00416DA7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4225"/>
    <w:rsid w:val="00450ADA"/>
    <w:rsid w:val="00456E06"/>
    <w:rsid w:val="00472E74"/>
    <w:rsid w:val="004836DA"/>
    <w:rsid w:val="00486547"/>
    <w:rsid w:val="00494025"/>
    <w:rsid w:val="004977A8"/>
    <w:rsid w:val="00497AAC"/>
    <w:rsid w:val="004A17C7"/>
    <w:rsid w:val="004A3423"/>
    <w:rsid w:val="004A46B6"/>
    <w:rsid w:val="004A6B8C"/>
    <w:rsid w:val="004B3A0A"/>
    <w:rsid w:val="004B5C8E"/>
    <w:rsid w:val="004B73DB"/>
    <w:rsid w:val="004C3CE5"/>
    <w:rsid w:val="004C4342"/>
    <w:rsid w:val="004D71B0"/>
    <w:rsid w:val="004D7A3C"/>
    <w:rsid w:val="004F7A3D"/>
    <w:rsid w:val="00505BFA"/>
    <w:rsid w:val="00505F46"/>
    <w:rsid w:val="00506FD0"/>
    <w:rsid w:val="00513582"/>
    <w:rsid w:val="005151E8"/>
    <w:rsid w:val="00517471"/>
    <w:rsid w:val="00522E0F"/>
    <w:rsid w:val="00523C52"/>
    <w:rsid w:val="00523D7A"/>
    <w:rsid w:val="0053686C"/>
    <w:rsid w:val="00542158"/>
    <w:rsid w:val="005421E4"/>
    <w:rsid w:val="005425EF"/>
    <w:rsid w:val="00544D5B"/>
    <w:rsid w:val="005505FE"/>
    <w:rsid w:val="005530AA"/>
    <w:rsid w:val="00563274"/>
    <w:rsid w:val="00563B1C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B0171"/>
    <w:rsid w:val="005C23C2"/>
    <w:rsid w:val="005C33E9"/>
    <w:rsid w:val="005C346B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20DBC"/>
    <w:rsid w:val="0062377C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7D51"/>
    <w:rsid w:val="00664491"/>
    <w:rsid w:val="006657D5"/>
    <w:rsid w:val="0068057B"/>
    <w:rsid w:val="00685058"/>
    <w:rsid w:val="006856E5"/>
    <w:rsid w:val="006903FC"/>
    <w:rsid w:val="00696140"/>
    <w:rsid w:val="006B0D02"/>
    <w:rsid w:val="006B3304"/>
    <w:rsid w:val="006B4324"/>
    <w:rsid w:val="006B7184"/>
    <w:rsid w:val="006C1D31"/>
    <w:rsid w:val="006C4650"/>
    <w:rsid w:val="006C4738"/>
    <w:rsid w:val="006C6E22"/>
    <w:rsid w:val="006C7E9A"/>
    <w:rsid w:val="006D264C"/>
    <w:rsid w:val="006D2CB3"/>
    <w:rsid w:val="006D3D53"/>
    <w:rsid w:val="006E0096"/>
    <w:rsid w:val="007006DA"/>
    <w:rsid w:val="00703205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7D5"/>
    <w:rsid w:val="00730E1F"/>
    <w:rsid w:val="0073182D"/>
    <w:rsid w:val="00731930"/>
    <w:rsid w:val="00733573"/>
    <w:rsid w:val="007350F6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7310C"/>
    <w:rsid w:val="0078144D"/>
    <w:rsid w:val="00787CE3"/>
    <w:rsid w:val="0079243C"/>
    <w:rsid w:val="00793BA1"/>
    <w:rsid w:val="00795FF0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21C2"/>
    <w:rsid w:val="007C2BC8"/>
    <w:rsid w:val="007D1827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368A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40512"/>
    <w:rsid w:val="00842E9E"/>
    <w:rsid w:val="00844063"/>
    <w:rsid w:val="00853E16"/>
    <w:rsid w:val="00867FC7"/>
    <w:rsid w:val="008717AB"/>
    <w:rsid w:val="00873725"/>
    <w:rsid w:val="00881911"/>
    <w:rsid w:val="008854DE"/>
    <w:rsid w:val="008873FB"/>
    <w:rsid w:val="0089240B"/>
    <w:rsid w:val="00893454"/>
    <w:rsid w:val="00893DD9"/>
    <w:rsid w:val="00895EC8"/>
    <w:rsid w:val="0089621D"/>
    <w:rsid w:val="008A4A85"/>
    <w:rsid w:val="008B29E5"/>
    <w:rsid w:val="008B6EE0"/>
    <w:rsid w:val="008B77DD"/>
    <w:rsid w:val="008C1E19"/>
    <w:rsid w:val="008C59C4"/>
    <w:rsid w:val="008C60E9"/>
    <w:rsid w:val="008C6746"/>
    <w:rsid w:val="008C7A0B"/>
    <w:rsid w:val="008D09AE"/>
    <w:rsid w:val="008D3724"/>
    <w:rsid w:val="008D4165"/>
    <w:rsid w:val="008D5237"/>
    <w:rsid w:val="008D6505"/>
    <w:rsid w:val="008E4551"/>
    <w:rsid w:val="008E66E3"/>
    <w:rsid w:val="008F7D93"/>
    <w:rsid w:val="00900976"/>
    <w:rsid w:val="009013D4"/>
    <w:rsid w:val="0090245D"/>
    <w:rsid w:val="00902558"/>
    <w:rsid w:val="00904A82"/>
    <w:rsid w:val="00904CB7"/>
    <w:rsid w:val="00907CBE"/>
    <w:rsid w:val="00911FD0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45CE"/>
    <w:rsid w:val="0099497B"/>
    <w:rsid w:val="00994E64"/>
    <w:rsid w:val="00996D3C"/>
    <w:rsid w:val="009973D8"/>
    <w:rsid w:val="00997615"/>
    <w:rsid w:val="009A2796"/>
    <w:rsid w:val="009A3716"/>
    <w:rsid w:val="009A37B6"/>
    <w:rsid w:val="009A4980"/>
    <w:rsid w:val="009A56E4"/>
    <w:rsid w:val="009B2AFC"/>
    <w:rsid w:val="009B2E99"/>
    <w:rsid w:val="009B33AB"/>
    <w:rsid w:val="009B3F98"/>
    <w:rsid w:val="009C0727"/>
    <w:rsid w:val="009C330C"/>
    <w:rsid w:val="009C3926"/>
    <w:rsid w:val="009D0AB1"/>
    <w:rsid w:val="009D1CC7"/>
    <w:rsid w:val="009D39C5"/>
    <w:rsid w:val="009D3C34"/>
    <w:rsid w:val="009D442B"/>
    <w:rsid w:val="009D564B"/>
    <w:rsid w:val="009E1278"/>
    <w:rsid w:val="009E229D"/>
    <w:rsid w:val="009E425F"/>
    <w:rsid w:val="009F128A"/>
    <w:rsid w:val="009F180A"/>
    <w:rsid w:val="009F5663"/>
    <w:rsid w:val="009F5923"/>
    <w:rsid w:val="00A01CA7"/>
    <w:rsid w:val="00A02CC2"/>
    <w:rsid w:val="00A033F1"/>
    <w:rsid w:val="00A05300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33D2C"/>
    <w:rsid w:val="00A3660D"/>
    <w:rsid w:val="00A40EC8"/>
    <w:rsid w:val="00A5625D"/>
    <w:rsid w:val="00A566D8"/>
    <w:rsid w:val="00A623E9"/>
    <w:rsid w:val="00A63A9C"/>
    <w:rsid w:val="00A65439"/>
    <w:rsid w:val="00A67DF5"/>
    <w:rsid w:val="00A72864"/>
    <w:rsid w:val="00A76C5E"/>
    <w:rsid w:val="00A81B15"/>
    <w:rsid w:val="00A835D7"/>
    <w:rsid w:val="00A851F9"/>
    <w:rsid w:val="00A85DBC"/>
    <w:rsid w:val="00A9364F"/>
    <w:rsid w:val="00A96C36"/>
    <w:rsid w:val="00AA1A7D"/>
    <w:rsid w:val="00AA1ACA"/>
    <w:rsid w:val="00AA37BB"/>
    <w:rsid w:val="00AA46C6"/>
    <w:rsid w:val="00AA5DED"/>
    <w:rsid w:val="00AB0EA4"/>
    <w:rsid w:val="00AB3F85"/>
    <w:rsid w:val="00AB5257"/>
    <w:rsid w:val="00AB7126"/>
    <w:rsid w:val="00AC330E"/>
    <w:rsid w:val="00AC3DA5"/>
    <w:rsid w:val="00AC43E6"/>
    <w:rsid w:val="00AC60FA"/>
    <w:rsid w:val="00AC694F"/>
    <w:rsid w:val="00AD091A"/>
    <w:rsid w:val="00AD1338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6F25"/>
    <w:rsid w:val="00B02DAA"/>
    <w:rsid w:val="00B12D97"/>
    <w:rsid w:val="00B159D5"/>
    <w:rsid w:val="00B21530"/>
    <w:rsid w:val="00B233B5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5171B"/>
    <w:rsid w:val="00B53FE2"/>
    <w:rsid w:val="00B54641"/>
    <w:rsid w:val="00B579B9"/>
    <w:rsid w:val="00B65641"/>
    <w:rsid w:val="00B65B96"/>
    <w:rsid w:val="00B663E1"/>
    <w:rsid w:val="00B67079"/>
    <w:rsid w:val="00B72448"/>
    <w:rsid w:val="00B724A5"/>
    <w:rsid w:val="00B72691"/>
    <w:rsid w:val="00B746E7"/>
    <w:rsid w:val="00B75969"/>
    <w:rsid w:val="00B80889"/>
    <w:rsid w:val="00B80F80"/>
    <w:rsid w:val="00B83244"/>
    <w:rsid w:val="00B834D1"/>
    <w:rsid w:val="00B8446C"/>
    <w:rsid w:val="00B85CA4"/>
    <w:rsid w:val="00B8699E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63C0"/>
    <w:rsid w:val="00BC3A23"/>
    <w:rsid w:val="00BC47D8"/>
    <w:rsid w:val="00BC658E"/>
    <w:rsid w:val="00BC790D"/>
    <w:rsid w:val="00BD417D"/>
    <w:rsid w:val="00BD6420"/>
    <w:rsid w:val="00BF159A"/>
    <w:rsid w:val="00BF497C"/>
    <w:rsid w:val="00BF52AB"/>
    <w:rsid w:val="00C02F3E"/>
    <w:rsid w:val="00C07DB0"/>
    <w:rsid w:val="00C11027"/>
    <w:rsid w:val="00C2149E"/>
    <w:rsid w:val="00C24B2F"/>
    <w:rsid w:val="00C27797"/>
    <w:rsid w:val="00C3068F"/>
    <w:rsid w:val="00C33600"/>
    <w:rsid w:val="00C34350"/>
    <w:rsid w:val="00C34B0C"/>
    <w:rsid w:val="00C37EA9"/>
    <w:rsid w:val="00C43C6E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955B5"/>
    <w:rsid w:val="00CA2304"/>
    <w:rsid w:val="00CB1A01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28F2"/>
    <w:rsid w:val="00CD325E"/>
    <w:rsid w:val="00CE1BE6"/>
    <w:rsid w:val="00CE2F60"/>
    <w:rsid w:val="00CE5967"/>
    <w:rsid w:val="00CE627D"/>
    <w:rsid w:val="00CE6E30"/>
    <w:rsid w:val="00CF3861"/>
    <w:rsid w:val="00CF61C0"/>
    <w:rsid w:val="00CF7BED"/>
    <w:rsid w:val="00D005DC"/>
    <w:rsid w:val="00D030A6"/>
    <w:rsid w:val="00D04E92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1919"/>
    <w:rsid w:val="00D92FE0"/>
    <w:rsid w:val="00DA0F3D"/>
    <w:rsid w:val="00DA4E6B"/>
    <w:rsid w:val="00DB07C0"/>
    <w:rsid w:val="00DC0640"/>
    <w:rsid w:val="00DD0C2C"/>
    <w:rsid w:val="00DD4490"/>
    <w:rsid w:val="00DD67E4"/>
    <w:rsid w:val="00DF240E"/>
    <w:rsid w:val="00DF3AAB"/>
    <w:rsid w:val="00DF4787"/>
    <w:rsid w:val="00DF7083"/>
    <w:rsid w:val="00E100F7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510D4"/>
    <w:rsid w:val="00E52F3B"/>
    <w:rsid w:val="00E55ABC"/>
    <w:rsid w:val="00E57B74"/>
    <w:rsid w:val="00E61077"/>
    <w:rsid w:val="00E61E32"/>
    <w:rsid w:val="00E677DC"/>
    <w:rsid w:val="00E72D9D"/>
    <w:rsid w:val="00E73A60"/>
    <w:rsid w:val="00E7697D"/>
    <w:rsid w:val="00E77A9C"/>
    <w:rsid w:val="00E8580C"/>
    <w:rsid w:val="00E8629F"/>
    <w:rsid w:val="00E8690F"/>
    <w:rsid w:val="00E87C64"/>
    <w:rsid w:val="00E90178"/>
    <w:rsid w:val="00E95B2E"/>
    <w:rsid w:val="00E96009"/>
    <w:rsid w:val="00E96535"/>
    <w:rsid w:val="00EA3C24"/>
    <w:rsid w:val="00EA52D9"/>
    <w:rsid w:val="00EB37D2"/>
    <w:rsid w:val="00EB3BDE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4AF8"/>
    <w:rsid w:val="00F21347"/>
    <w:rsid w:val="00F21F81"/>
    <w:rsid w:val="00F22A25"/>
    <w:rsid w:val="00F23306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52AE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5719"/>
    <w:rsid w:val="00F821F0"/>
    <w:rsid w:val="00F85588"/>
    <w:rsid w:val="00F859B5"/>
    <w:rsid w:val="00F91B11"/>
    <w:rsid w:val="00F91D25"/>
    <w:rsid w:val="00F926AF"/>
    <w:rsid w:val="00FA3290"/>
    <w:rsid w:val="00FA5865"/>
    <w:rsid w:val="00FB374B"/>
    <w:rsid w:val="00FB7064"/>
    <w:rsid w:val="00FC051F"/>
    <w:rsid w:val="00FC2177"/>
    <w:rsid w:val="00FC4C48"/>
    <w:rsid w:val="00FC515B"/>
    <w:rsid w:val="00FC5E1A"/>
    <w:rsid w:val="00FC7BFC"/>
    <w:rsid w:val="00FD3D48"/>
    <w:rsid w:val="00FD5616"/>
    <w:rsid w:val="00FE0763"/>
    <w:rsid w:val="00FE0E93"/>
    <w:rsid w:val="00FE4CA6"/>
    <w:rsid w:val="00FE689E"/>
    <w:rsid w:val="00FF2624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8F6FB-667A-4606-BBE4-4A360AFE5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159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1009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2021-08-06T20:50:00Z</dcterms:created>
  <dcterms:modified xsi:type="dcterms:W3CDTF">2021-08-06T20:50:00Z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1627905339</vt:lpwstr>
  </property>
</Properties>
</file>